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4C281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MARTYN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F66729A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8477070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7B14126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Scenery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Suffolk(q.v.),</w:t>
      </w:r>
    </w:p>
    <w:p w14:paraId="361CF4B8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Harple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Robert Game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John </w:t>
      </w:r>
    </w:p>
    <w:p w14:paraId="0FE50D3D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Ponge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Stanstead(q.v.).</w:t>
      </w:r>
    </w:p>
    <w:p w14:paraId="6139A131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AE9D24D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35DDB0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886A3BE" w14:textId="77777777" w:rsidR="00AD631E" w:rsidRDefault="00AD631E" w:rsidP="00AD631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December 2021</w:t>
      </w:r>
    </w:p>
    <w:p w14:paraId="6CCEEE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F7DA" w14:textId="77777777" w:rsidR="00AD631E" w:rsidRDefault="00AD631E" w:rsidP="009139A6">
      <w:r>
        <w:separator/>
      </w:r>
    </w:p>
  </w:endnote>
  <w:endnote w:type="continuationSeparator" w:id="0">
    <w:p w14:paraId="75CF999C" w14:textId="77777777" w:rsidR="00AD631E" w:rsidRDefault="00AD63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90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0B8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143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2DA0" w14:textId="77777777" w:rsidR="00AD631E" w:rsidRDefault="00AD631E" w:rsidP="009139A6">
      <w:r>
        <w:separator/>
      </w:r>
    </w:p>
  </w:footnote>
  <w:footnote w:type="continuationSeparator" w:id="0">
    <w:p w14:paraId="6A7FBAA4" w14:textId="77777777" w:rsidR="00AD631E" w:rsidRDefault="00AD63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37F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48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E25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1E"/>
    <w:rsid w:val="000666E0"/>
    <w:rsid w:val="002510B7"/>
    <w:rsid w:val="005C130B"/>
    <w:rsid w:val="00826F5C"/>
    <w:rsid w:val="009139A6"/>
    <w:rsid w:val="009448BB"/>
    <w:rsid w:val="00A3176C"/>
    <w:rsid w:val="00AD631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E4ABA"/>
  <w15:chartTrackingRefBased/>
  <w15:docId w15:val="{9CCC832E-2F44-44B4-9098-4778F799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63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2022-01-11T20:21:00Z</dcterms:created>
  <dcterms:modified xsi:type="dcterms:W3CDTF">2022-01-11T20:21:00Z</dcterms:modified>
</cp:coreProperties>
</file>